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5" Type="http://schemas.microsoft.com/office/2020/02/relationships/classificationlabels" Target="docMetadata/LabelInfo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720351C5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206BD0">
        <w:rPr>
          <w:rFonts w:ascii="Arial" w:hAnsi="Arial" w:cs="Arial"/>
          <w:b/>
          <w:bCs/>
          <w:sz w:val="22"/>
          <w:szCs w:val="22"/>
        </w:rPr>
        <w:t>6</w:t>
      </w:r>
      <w:r w:rsidR="0099308D">
        <w:rPr>
          <w:rFonts w:ascii="Arial" w:hAnsi="Arial" w:cs="Arial"/>
          <w:b/>
          <w:bCs/>
          <w:sz w:val="22"/>
          <w:szCs w:val="22"/>
        </w:rPr>
        <w:t>is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A66B1D">
        <w:rPr>
          <w:rFonts w:ascii="Arial" w:hAnsi="Arial" w:cs="Arial"/>
          <w:b/>
          <w:bCs/>
          <w:sz w:val="22"/>
          <w:szCs w:val="22"/>
        </w:rPr>
        <w:t>13762</w:t>
      </w:r>
    </w:p>
    <w:p w14:paraId="11D9F0EF" w14:textId="3FD7A7CD" w:rsidR="00C8121F" w:rsidRPr="00B56FFA" w:rsidRDefault="0099308D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="00256764">
        <w:rPr>
          <w:rFonts w:cs="Arial"/>
          <w:i w:val="0"/>
          <w:sz w:val="22"/>
          <w:szCs w:val="24"/>
        </w:rPr>
        <w:t>, 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13-17,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4666C41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7F0F11">
        <w:rPr>
          <w:rFonts w:ascii="Arial" w:hAnsi="Arial"/>
          <w:sz w:val="22"/>
        </w:rPr>
        <w:t>4.6.1.3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2A3BDA">
        <w:rPr>
          <w:rFonts w:ascii="Arial" w:hAnsi="Arial"/>
          <w:sz w:val="22"/>
        </w:rPr>
        <w:t>MIMO layer evaluation for 6Rx UE</w:t>
      </w:r>
      <w:r w:rsidR="00425D5A">
        <w:rPr>
          <w:rFonts w:ascii="Arial" w:hAnsi="Arial"/>
          <w:sz w:val="22"/>
        </w:rPr>
        <w:t xml:space="preserve"> </w:t>
      </w:r>
    </w:p>
    <w:p w14:paraId="05FA8EA8" w14:textId="34E924BE" w:rsidR="00A63D06" w:rsidRPr="00C1690D" w:rsidRDefault="00CE5F5F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A, BT</w:t>
      </w:r>
      <w:r w:rsidR="00EC0ACC">
        <w:rPr>
          <w:rFonts w:ascii="Arial" w:hAnsi="Arial"/>
          <w:sz w:val="22"/>
          <w:szCs w:val="22"/>
        </w:rPr>
        <w:t>, SK Telecom</w:t>
      </w:r>
      <w:r w:rsidR="001A30F1">
        <w:rPr>
          <w:rFonts w:ascii="Arial" w:hAnsi="Arial"/>
          <w:sz w:val="22"/>
          <w:szCs w:val="22"/>
        </w:rPr>
        <w:t>, TELUS, Verizon, Deutsche Telekom, Bell Mobility</w:t>
      </w:r>
      <w:r w:rsidR="000B023C">
        <w:rPr>
          <w:rFonts w:ascii="Arial" w:hAnsi="Arial"/>
          <w:sz w:val="22"/>
          <w:szCs w:val="22"/>
        </w:rPr>
        <w:t>. Boost Mobile</w:t>
      </w:r>
      <w:r w:rsidR="004D442E">
        <w:rPr>
          <w:rFonts w:ascii="Arial" w:hAnsi="Arial"/>
          <w:sz w:val="22"/>
          <w:szCs w:val="22"/>
        </w:rPr>
        <w:t xml:space="preserve">, Southern </w:t>
      </w:r>
      <w:proofErr w:type="spellStart"/>
      <w:r w:rsidR="004D442E">
        <w:rPr>
          <w:rFonts w:ascii="Arial" w:hAnsi="Arial"/>
          <w:sz w:val="22"/>
          <w:szCs w:val="22"/>
        </w:rPr>
        <w:t>Linc</w:t>
      </w:r>
      <w:proofErr w:type="spellEnd"/>
      <w:r w:rsidR="004A182F">
        <w:rPr>
          <w:rFonts w:ascii="Arial" w:hAnsi="Arial"/>
          <w:sz w:val="22"/>
          <w:szCs w:val="22"/>
        </w:rPr>
        <w:t>, Telecom Italia</w:t>
      </w:r>
      <w:r w:rsidR="0024752D">
        <w:rPr>
          <w:rFonts w:ascii="Arial" w:hAnsi="Arial"/>
          <w:sz w:val="22"/>
          <w:szCs w:val="22"/>
        </w:rPr>
        <w:t>, Telstra</w:t>
      </w:r>
      <w:r w:rsidR="00987E81">
        <w:rPr>
          <w:rFonts w:ascii="Arial" w:hAnsi="Arial"/>
          <w:sz w:val="22"/>
          <w:szCs w:val="22"/>
        </w:rPr>
        <w:t xml:space="preserve">, </w:t>
      </w:r>
      <w:r w:rsidR="00987E81">
        <w:rPr>
          <w:rFonts w:ascii="Aptos" w:eastAsia="Times New Roman" w:hAnsi="Aptos"/>
          <w:color w:val="000000"/>
          <w:shd w:val="clear" w:color="auto" w:fill="FFFFFF"/>
        </w:rPr>
        <w:t>Vodafone</w:t>
      </w:r>
      <w:r w:rsidR="00987E81" w:rsidRPr="00B56FFA">
        <w:rPr>
          <w:rFonts w:ascii="Arial" w:hAnsi="Arial"/>
          <w:b/>
          <w:sz w:val="22"/>
        </w:rPr>
        <w:t xml:space="preserve"> </w:t>
      </w:r>
      <w:r w:rsidR="0045039C"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 xml:space="preserve">On Release Independence of 6Rx </w:t>
      </w:r>
    </w:p>
    <w:bookmarkEnd w:id="0"/>
    <w:p w14:paraId="2C0EDD71" w14:textId="3BCE942B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Decision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502D9BFB" w:rsidR="00154AB1" w:rsidRPr="00355E2B" w:rsidRDefault="00086ECD" w:rsidP="00355E2B">
      <w:r>
        <w:t xml:space="preserve">In this paper we </w:t>
      </w:r>
      <w:r w:rsidR="004355DF">
        <w:t>reiterate</w:t>
      </w:r>
      <w:r>
        <w:t xml:space="preserve"> our view </w:t>
      </w:r>
      <w:r w:rsidR="00521947">
        <w:t>on</w:t>
      </w:r>
      <w:r>
        <w:t xml:space="preserve"> release independence </w:t>
      </w:r>
      <w:r w:rsidR="00521947">
        <w:t>of</w:t>
      </w:r>
      <w:r>
        <w:t xml:space="preserve"> 6 layers for FWA.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DD68A3E" w14:textId="3F095769" w:rsidR="00F33C8C" w:rsidRDefault="002A3BDA" w:rsidP="00170D94">
      <w:bookmarkStart w:id="2" w:name="_Ref92297796"/>
      <w:r>
        <w:t xml:space="preserve">In </w:t>
      </w:r>
      <w:r w:rsidR="00D84FEF">
        <w:t xml:space="preserve">RAN4 #114 </w:t>
      </w:r>
      <w:r>
        <w:t>it was decided that 6 layers for 6Rx will be supported for FWA access only</w:t>
      </w:r>
      <w:r w:rsidR="00D84FEF">
        <w:t xml:space="preserve"> </w:t>
      </w:r>
      <w:r w:rsidR="00D84FEF">
        <w:fldChar w:fldCharType="begin"/>
      </w:r>
      <w:r w:rsidR="00D84FEF">
        <w:instrText xml:space="preserve"> REF _Ref205460322 \n \h </w:instrText>
      </w:r>
      <w:r w:rsidR="00D84FEF">
        <w:fldChar w:fldCharType="separate"/>
      </w:r>
      <w:r w:rsidR="00D84FEF">
        <w:t>[1]</w:t>
      </w:r>
      <w:r w:rsidR="00D84FEF">
        <w:fldChar w:fldCharType="end"/>
      </w:r>
      <w:r w:rsidR="00D84FEF">
        <w:t>.</w:t>
      </w:r>
      <w:r>
        <w:t xml:space="preserve"> </w:t>
      </w:r>
      <w:r w:rsidR="00D84FEF">
        <w:t xml:space="preserve">In RAN4 #115 it was discussed whether release independence for 6Rx should be introduced but no conclusion could be reached, and the decision was postponed </w:t>
      </w:r>
      <w:r w:rsidR="00D84FEF">
        <w:fldChar w:fldCharType="begin"/>
      </w:r>
      <w:r w:rsidR="00D84FEF">
        <w:instrText xml:space="preserve"> REF _Ref205460616 \n \h </w:instrText>
      </w:r>
      <w:r w:rsidR="00D84FEF">
        <w:fldChar w:fldCharType="separate"/>
      </w:r>
      <w:r w:rsidR="00D84FEF">
        <w:t>[2]</w:t>
      </w:r>
      <w:r w:rsidR="00D84FEF">
        <w:fldChar w:fldCharType="end"/>
      </w:r>
      <w:r w:rsidR="00D84FEF">
        <w:t>.</w:t>
      </w:r>
    </w:p>
    <w:p w14:paraId="709FE966" w14:textId="5CD1F854" w:rsidR="00D84FEF" w:rsidRPr="00D84FEF" w:rsidRDefault="00D84FEF" w:rsidP="00D84FEF">
      <w:pPr>
        <w:pStyle w:val="B1"/>
        <w:ind w:left="0" w:firstLine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308834" wp14:editId="0C7A7F71">
                <wp:simplePos x="0" y="0"/>
                <wp:positionH relativeFrom="column">
                  <wp:posOffset>-1270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6035" b="24130"/>
                <wp:wrapTopAndBottom/>
                <wp:docPr id="11542767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7AB26" w14:textId="77777777" w:rsidR="00D84FEF" w:rsidRPr="007F1A25" w:rsidRDefault="00D84FEF" w:rsidP="00D84FEF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after="0"/>
                              <w:ind w:left="576" w:hanging="576"/>
                              <w:rPr>
                                <w:lang w:eastAsia="zh-CN"/>
                              </w:rPr>
                            </w:pPr>
                            <w:r w:rsidRPr="007F1A25">
                              <w:t>&lt;Sub-topic 2-1&gt; Release independency for 6Rx UE</w:t>
                            </w:r>
                          </w:p>
                          <w:p w14:paraId="5D6DCE29" w14:textId="77777777" w:rsidR="00D84FEF" w:rsidRPr="007F1A25" w:rsidRDefault="00D84FEF" w:rsidP="00D84FEF">
                            <w:pPr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 w:rsidRPr="007F1A25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588AD050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6066699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>Support 6Rx with up to 4 MIMO layers for both handheld UE and FWA  from Rel-18</w:t>
                            </w:r>
                          </w:p>
                          <w:p w14:paraId="53EDF8EF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r w:rsidRPr="007F1A25">
                              <w:rPr>
                                <w:lang w:eastAsia="zh-CN"/>
                              </w:rPr>
                              <w:t>upport 6Rx with up to 6 MIMO layers for FWA from Rel-19</w:t>
                            </w:r>
                          </w:p>
                          <w:p w14:paraId="6B73C74E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2:</w:t>
                            </w:r>
                          </w:p>
                          <w:p w14:paraId="53B1FD6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>Support 6Rx from Rel-19</w:t>
                            </w:r>
                          </w:p>
                          <w:p w14:paraId="6E538B92" w14:textId="77777777" w:rsidR="00D84FEF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3:</w:t>
                            </w:r>
                          </w:p>
                          <w:p w14:paraId="161E457F" w14:textId="77777777" w:rsidR="00D84FEF" w:rsidRPr="00025AE2" w:rsidRDefault="00D84FEF" w:rsidP="00025AE2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rPr>
                                <w:lang w:eastAsia="zh-CN"/>
                              </w:rPr>
                            </w:pPr>
                            <w:r w:rsidRPr="00D84FEF">
                              <w:rPr>
                                <w:lang w:eastAsia="zh-CN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88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1pt;margin-top:-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" filled="f" strokeweight=".5pt">
                <v:textbox style="mso-fit-shape-to-text:t">
                  <w:txbxContent>
                    <w:p w14:paraId="69F7AB26" w14:textId="77777777" w:rsidR="00D84FEF" w:rsidRPr="007F1A25" w:rsidRDefault="00D84FEF" w:rsidP="00D84FEF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after="0"/>
                        <w:ind w:left="576" w:hanging="576"/>
                        <w:rPr>
                          <w:lang w:eastAsia="zh-CN"/>
                        </w:rPr>
                      </w:pPr>
                      <w:r w:rsidRPr="007F1A25">
                        <w:t>&lt;Sub-topic 2-1&gt; Release independency for 6Rx UE</w:t>
                      </w:r>
                    </w:p>
                    <w:p w14:paraId="5D6DCE29" w14:textId="77777777" w:rsidR="00D84FEF" w:rsidRPr="007F1A25" w:rsidRDefault="00D84FEF" w:rsidP="00D84FEF">
                      <w:pPr>
                        <w:rPr>
                          <w:lang w:eastAsia="zh-CN"/>
                        </w:rPr>
                      </w:pPr>
                      <w:r w:rsidRPr="007F1A25">
                        <w:rPr>
                          <w:b/>
                          <w:lang w:eastAsia="zh-CN"/>
                        </w:rPr>
                        <w:t>Agreement</w:t>
                      </w:r>
                      <w:r w:rsidRPr="007F1A25">
                        <w:rPr>
                          <w:lang w:eastAsia="zh-CN"/>
                        </w:rPr>
                        <w:t xml:space="preserve">: </w:t>
                      </w:r>
                    </w:p>
                    <w:p w14:paraId="588AD050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 xml:space="preserve">Option 1: </w:t>
                      </w:r>
                    </w:p>
                    <w:p w14:paraId="6066699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>Support 6Rx with up to 4 MIMO layers for both handheld UE and FWA  from Rel-18</w:t>
                      </w:r>
                    </w:p>
                    <w:p w14:paraId="53EDF8EF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S</w:t>
                      </w:r>
                      <w:r w:rsidRPr="007F1A25">
                        <w:rPr>
                          <w:lang w:eastAsia="zh-CN"/>
                        </w:rPr>
                        <w:t>upport 6Rx with up to 6 MIMO layers for FWA from Rel-19</w:t>
                      </w:r>
                    </w:p>
                    <w:p w14:paraId="6B73C74E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2:</w:t>
                      </w:r>
                    </w:p>
                    <w:p w14:paraId="53B1FD6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>Support 6Rx from Rel-19</w:t>
                      </w:r>
                    </w:p>
                    <w:p w14:paraId="6E538B92" w14:textId="77777777" w:rsidR="00D84FEF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3:</w:t>
                      </w:r>
                    </w:p>
                    <w:p w14:paraId="161E457F" w14:textId="77777777" w:rsidR="00D84FEF" w:rsidRPr="00025AE2" w:rsidRDefault="00D84FEF" w:rsidP="00025AE2">
                      <w:pPr>
                        <w:pStyle w:val="B1"/>
                        <w:numPr>
                          <w:ilvl w:val="1"/>
                          <w:numId w:val="26"/>
                        </w:numPr>
                        <w:rPr>
                          <w:lang w:eastAsia="zh-CN"/>
                        </w:rPr>
                      </w:pPr>
                      <w:r w:rsidRPr="00D84FEF">
                        <w:rPr>
                          <w:lang w:eastAsia="zh-CN"/>
                        </w:rPr>
                        <w:t>Support 6Rx from Rel-18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71F5A22" w14:textId="32A4D65A" w:rsidR="003F61E9" w:rsidRDefault="003F61E9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Because of the large commercial interest of 6 layers for 6Rx, we propose to support option 3, i.e., release independence of 6Rx from Rel-18.</w:t>
      </w:r>
    </w:p>
    <w:p w14:paraId="2F0D9BD0" w14:textId="26417A15" w:rsidR="00D84FEF" w:rsidRPr="00170D94" w:rsidRDefault="003F61E9" w:rsidP="003F61E9">
      <w:pPr>
        <w:pStyle w:val="B1"/>
        <w:ind w:left="0" w:firstLine="0"/>
        <w:rPr>
          <w:lang w:eastAsia="zh-CN"/>
        </w:rPr>
      </w:pPr>
      <w:r w:rsidRPr="003F61E9">
        <w:rPr>
          <w:b/>
          <w:bCs/>
          <w:lang w:eastAsia="zh-CN"/>
        </w:rPr>
        <w:t>Proposal:</w:t>
      </w:r>
      <w:r>
        <w:rPr>
          <w:lang w:eastAsia="zh-CN"/>
        </w:rPr>
        <w:t xml:space="preserve"> Because of the large commercial interest for 6Rx</w:t>
      </w:r>
      <w:r w:rsidR="00521947">
        <w:rPr>
          <w:lang w:eastAsia="zh-CN"/>
        </w:rPr>
        <w:t xml:space="preserve"> for FWA</w:t>
      </w:r>
      <w:r>
        <w:rPr>
          <w:lang w:eastAsia="zh-CN"/>
        </w:rPr>
        <w:t>, we propose to support option 3, i.e., release independence of 6Rx from Rel-18</w:t>
      </w:r>
      <w:r w:rsidR="00521947">
        <w:rPr>
          <w:lang w:eastAsia="zh-CN"/>
        </w:rPr>
        <w:t xml:space="preserve"> for FWA both for 4 and 6 MIMO layers</w:t>
      </w:r>
      <w:r>
        <w:rPr>
          <w:lang w:eastAsia="zh-CN"/>
        </w:rPr>
        <w:t>.</w:t>
      </w: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C6FA39A" w14:textId="7AA793A1" w:rsidR="00ED6B28" w:rsidRDefault="00086ECD" w:rsidP="00B53F76">
      <w:r>
        <w:rPr>
          <w:lang w:eastAsia="zh-CN"/>
        </w:rPr>
        <w:t xml:space="preserve">Our proposal </w:t>
      </w:r>
      <w:r w:rsidR="003F61E9">
        <w:rPr>
          <w:lang w:eastAsia="zh-CN"/>
        </w:rPr>
        <w:t>is</w:t>
      </w:r>
      <w:r>
        <w:rPr>
          <w:lang w:eastAsia="zh-CN"/>
        </w:rPr>
        <w:t xml:space="preserve"> as follows:</w:t>
      </w:r>
    </w:p>
    <w:p w14:paraId="6889DBD4" w14:textId="77777777" w:rsidR="00521947" w:rsidRPr="00170D94" w:rsidRDefault="00521947" w:rsidP="00521947">
      <w:pPr>
        <w:pStyle w:val="B1"/>
        <w:ind w:left="0" w:firstLine="0"/>
        <w:rPr>
          <w:lang w:eastAsia="zh-CN"/>
        </w:rPr>
      </w:pPr>
      <w:r w:rsidRPr="003F61E9">
        <w:rPr>
          <w:b/>
          <w:bCs/>
          <w:lang w:eastAsia="zh-CN"/>
        </w:rPr>
        <w:t>Proposal:</w:t>
      </w:r>
      <w:r>
        <w:rPr>
          <w:lang w:eastAsia="zh-CN"/>
        </w:rPr>
        <w:t xml:space="preserve"> Because of the large commercial interest for 6Rx for FWA, we propose to support option 3, i.e., release independence of 6Rx from Rel-18 for FWA both for 4 and 6 MIMO layers.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BDF08F" w14:textId="3AFD0F7F" w:rsidR="00501D76" w:rsidRDefault="00335CEF" w:rsidP="004D2B24">
      <w:pPr>
        <w:pStyle w:val="ListParagraph"/>
        <w:numPr>
          <w:ilvl w:val="0"/>
          <w:numId w:val="17"/>
        </w:numPr>
      </w:pPr>
      <w:bookmarkStart w:id="3" w:name="_Ref193093429"/>
      <w:bookmarkStart w:id="4" w:name="_Ref196858167"/>
      <w:bookmarkStart w:id="5" w:name="_Ref205460322"/>
      <w:bookmarkEnd w:id="3"/>
      <w:r>
        <w:t>R4-</w:t>
      </w:r>
      <w:bookmarkEnd w:id="4"/>
      <w:r w:rsidR="00D84FEF">
        <w:t>2503014, WF on 6Rx requirements, RAN4 #114, February 2025</w:t>
      </w:r>
      <w:bookmarkEnd w:id="5"/>
    </w:p>
    <w:p w14:paraId="3CF8665B" w14:textId="770354E6" w:rsidR="00D84FEF" w:rsidRPr="005526F0" w:rsidRDefault="00D84FEF" w:rsidP="004D2B24">
      <w:pPr>
        <w:pStyle w:val="ListParagraph"/>
        <w:numPr>
          <w:ilvl w:val="0"/>
          <w:numId w:val="17"/>
        </w:numPr>
      </w:pPr>
      <w:bookmarkStart w:id="6" w:name="_Ref205460616"/>
      <w:r>
        <w:t>R4-2508086, WF on 6Rx and SRS IL imbalance, RAN4 #115, May 2025</w:t>
      </w:r>
      <w:bookmarkEnd w:id="6"/>
    </w:p>
    <w:sectPr w:rsidR="00D84FEF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0"/>
  </w:num>
  <w:num w:numId="5" w16cid:durableId="1338845787">
    <w:abstractNumId w:val="23"/>
  </w:num>
  <w:num w:numId="6" w16cid:durableId="1366056817">
    <w:abstractNumId w:val="24"/>
  </w:num>
  <w:num w:numId="7" w16cid:durableId="662781214">
    <w:abstractNumId w:val="22"/>
  </w:num>
  <w:num w:numId="8" w16cid:durableId="1611009480">
    <w:abstractNumId w:val="18"/>
  </w:num>
  <w:num w:numId="9" w16cid:durableId="1541281856">
    <w:abstractNumId w:val="4"/>
  </w:num>
  <w:num w:numId="10" w16cid:durableId="1194541630">
    <w:abstractNumId w:val="26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5"/>
  </w:num>
  <w:num w:numId="15" w16cid:durableId="1296370644">
    <w:abstractNumId w:val="21"/>
  </w:num>
  <w:num w:numId="16" w16cid:durableId="1658412998">
    <w:abstractNumId w:val="19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6"/>
  </w:num>
  <w:num w:numId="22" w16cid:durableId="1764572239">
    <w:abstractNumId w:val="17"/>
  </w:num>
  <w:num w:numId="23" w16cid:durableId="1316839752">
    <w:abstractNumId w:val="14"/>
  </w:num>
  <w:num w:numId="24" w16cid:durableId="152263208">
    <w:abstractNumId w:val="25"/>
  </w:num>
  <w:num w:numId="25" w16cid:durableId="744762152">
    <w:abstractNumId w:val="10"/>
  </w:num>
  <w:num w:numId="26" w16cid:durableId="90866074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6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revisionView w:inkAnnotation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7E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7E8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oter" Target="footer2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footer" Target="footer1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5" Type="http://schemas.openxmlformats.org/officeDocument/2006/relationships/theme" Target="theme/theme1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fontTable" Target="fontTable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372</cp:revision>
  <cp:lastPrinted>2020-02-14T19:36:00Z</cp:lastPrinted>
  <dcterms:created xsi:type="dcterms:W3CDTF">2024-07-31T10:54:00Z</dcterms:created>
  <dcterms:modified xsi:type="dcterms:W3CDTF">2025-10-02T11:44:00Z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